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8B6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D5628C8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75240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B5A08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749DD9E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Wiltshire.</w:t>
      </w:r>
    </w:p>
    <w:p w14:paraId="07C7C1C8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1561BECB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140DE" w14:textId="77777777" w:rsidR="00BD1073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27DA9" w14:textId="77777777" w:rsidR="00BD1073" w:rsidRPr="00680D2B" w:rsidRDefault="00BD1073" w:rsidP="00BD10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p w14:paraId="7A8F0A34" w14:textId="3E1B7D48" w:rsidR="00BA00AB" w:rsidRPr="00BD107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D1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310D" w14:textId="77777777" w:rsidR="00BD1073" w:rsidRDefault="00BD1073" w:rsidP="009139A6">
      <w:r>
        <w:separator/>
      </w:r>
    </w:p>
  </w:endnote>
  <w:endnote w:type="continuationSeparator" w:id="0">
    <w:p w14:paraId="0C56D5BE" w14:textId="77777777" w:rsidR="00BD1073" w:rsidRDefault="00BD1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C0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D8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289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75DBB" w14:textId="77777777" w:rsidR="00BD1073" w:rsidRDefault="00BD1073" w:rsidP="009139A6">
      <w:r>
        <w:separator/>
      </w:r>
    </w:p>
  </w:footnote>
  <w:footnote w:type="continuationSeparator" w:id="0">
    <w:p w14:paraId="063EE0E0" w14:textId="77777777" w:rsidR="00BD1073" w:rsidRDefault="00BD1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F5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24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30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7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107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0D019"/>
  <w15:chartTrackingRefBased/>
  <w15:docId w15:val="{DDD477DE-07BA-4343-8F45-DD9704CB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2021-05-02T11:24:00Z</dcterms:created>
  <dcterms:modified xsi:type="dcterms:W3CDTF">2021-05-02T11:24:00Z</dcterms:modified>
</cp:coreProperties>
</file>